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5D798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SONDES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88C9E02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Eastling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596B0FA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10697F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ABFE95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A5284FA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https://www.kentarchaeology.org.uk/Research/Libr/Wills/NameOrder/S.htm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AC44569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A797C7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765D79" w14:textId="77777777" w:rsidR="002609BC" w:rsidRDefault="002609BC" w:rsidP="002609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2022</w:t>
      </w:r>
    </w:p>
    <w:p w14:paraId="3A5A0D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E5C3F" w14:textId="77777777" w:rsidR="002609BC" w:rsidRDefault="002609BC" w:rsidP="009139A6">
      <w:r>
        <w:separator/>
      </w:r>
    </w:p>
  </w:endnote>
  <w:endnote w:type="continuationSeparator" w:id="0">
    <w:p w14:paraId="28AFC4D7" w14:textId="77777777" w:rsidR="002609BC" w:rsidRDefault="002609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E12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8DD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B8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01A7" w14:textId="77777777" w:rsidR="002609BC" w:rsidRDefault="002609BC" w:rsidP="009139A6">
      <w:r>
        <w:separator/>
      </w:r>
    </w:p>
  </w:footnote>
  <w:footnote w:type="continuationSeparator" w:id="0">
    <w:p w14:paraId="4A99F65C" w14:textId="77777777" w:rsidR="002609BC" w:rsidRDefault="002609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CB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F1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594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BC"/>
    <w:rsid w:val="000666E0"/>
    <w:rsid w:val="002510B7"/>
    <w:rsid w:val="002609B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00607"/>
  <w15:chartTrackingRefBased/>
  <w15:docId w15:val="{C8FDB5C5-AF0B-4F55-BA53-752802DD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09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2022-10-08T14:11:00Z</dcterms:created>
  <dcterms:modified xsi:type="dcterms:W3CDTF">2022-10-08T14:12:00Z</dcterms:modified>
</cp:coreProperties>
</file>